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136" w:rsidRPr="006A179F" w:rsidRDefault="006A179F">
      <w:pPr>
        <w:rPr>
          <w:rFonts w:ascii="Times New Roman" w:hAnsi="Times New Roman" w:cs="Times New Roman"/>
          <w:sz w:val="28"/>
          <w:szCs w:val="28"/>
        </w:rPr>
      </w:pPr>
      <w:r w:rsidRPr="006A179F">
        <w:rPr>
          <w:rFonts w:ascii="Times New Roman" w:hAnsi="Times New Roman" w:cs="Times New Roman"/>
          <w:sz w:val="28"/>
          <w:szCs w:val="28"/>
        </w:rPr>
        <w:t xml:space="preserve">Таблица 3. Нормальные показатели состава основных </w:t>
      </w:r>
      <w:proofErr w:type="spellStart"/>
      <w:r w:rsidRPr="006A179F">
        <w:rPr>
          <w:rFonts w:ascii="Times New Roman" w:hAnsi="Times New Roman" w:cs="Times New Roman"/>
          <w:sz w:val="28"/>
          <w:szCs w:val="28"/>
        </w:rPr>
        <w:t>субпопуляций</w:t>
      </w:r>
      <w:proofErr w:type="spellEnd"/>
      <w:r w:rsidRPr="006A179F">
        <w:rPr>
          <w:rFonts w:ascii="Times New Roman" w:hAnsi="Times New Roman" w:cs="Times New Roman"/>
          <w:sz w:val="28"/>
          <w:szCs w:val="28"/>
        </w:rPr>
        <w:t xml:space="preserve"> лимфоцитов крови у детей разных возрастных групп</w:t>
      </w:r>
    </w:p>
    <w:p w:rsidR="006A179F" w:rsidRPr="006A179F" w:rsidRDefault="006A179F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A179F">
        <w:rPr>
          <w:rFonts w:ascii="Times New Roman" w:hAnsi="Times New Roman" w:cs="Times New Roman"/>
          <w:color w:val="000000"/>
          <w:sz w:val="28"/>
          <w:szCs w:val="28"/>
          <w:lang w:val="en-US"/>
        </w:rPr>
        <w:t>Table 3.</w:t>
      </w:r>
      <w:proofErr w:type="gramEnd"/>
      <w:r w:rsidRPr="006A179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Normal parameters </w:t>
      </w:r>
      <w:proofErr w:type="gramStart"/>
      <w:r w:rsidRPr="006A179F">
        <w:rPr>
          <w:rFonts w:ascii="Times New Roman" w:hAnsi="Times New Roman" w:cs="Times New Roman"/>
          <w:color w:val="000000"/>
          <w:sz w:val="28"/>
          <w:szCs w:val="28"/>
          <w:lang w:val="en-US"/>
        </w:rPr>
        <w:t>of  the</w:t>
      </w:r>
      <w:proofErr w:type="gramEnd"/>
      <w:r w:rsidRPr="006A179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main blood lymphocyte subpopulations in children of different age groups</w:t>
      </w:r>
    </w:p>
    <w:tbl>
      <w:tblPr>
        <w:tblW w:w="14577" w:type="dxa"/>
        <w:tblInd w:w="-176" w:type="dxa"/>
        <w:tblLook w:val="04A0" w:firstRow="1" w:lastRow="0" w:firstColumn="1" w:lastColumn="0" w:noHBand="0" w:noVBand="1"/>
      </w:tblPr>
      <w:tblGrid>
        <w:gridCol w:w="971"/>
        <w:gridCol w:w="907"/>
        <w:gridCol w:w="870"/>
        <w:gridCol w:w="1077"/>
        <w:gridCol w:w="1121"/>
        <w:gridCol w:w="1134"/>
        <w:gridCol w:w="1121"/>
        <w:gridCol w:w="1134"/>
        <w:gridCol w:w="1461"/>
        <w:gridCol w:w="925"/>
        <w:gridCol w:w="1134"/>
        <w:gridCol w:w="1361"/>
        <w:gridCol w:w="1361"/>
      </w:tblGrid>
      <w:tr w:rsidR="006A179F" w:rsidRPr="00C438EB" w:rsidTr="006A179F">
        <w:trPr>
          <w:trHeight w:val="945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79F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воз-</w:t>
            </w:r>
            <w:proofErr w:type="spellStart"/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</w:t>
            </w:r>
            <w:proofErr w:type="spellEnd"/>
            <w:proofErr w:type="gramEnd"/>
          </w:p>
          <w:p w:rsidR="006A179F" w:rsidRPr="006A179F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age group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Lym</w:t>
            </w:r>
            <w:proofErr w:type="spellEnd"/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C2616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cells/ </w:t>
            </w:r>
            <w:r w:rsidR="00C2616E" w:rsidRPr="00DC2414">
              <w:rPr>
                <w:rFonts w:ascii="Symbol" w:eastAsia="Times New Roman" w:hAnsi="Symbol" w:cs="Times New Roman"/>
                <w:sz w:val="24"/>
                <w:szCs w:val="24"/>
                <w:lang w:val="en-US" w:eastAsia="ru-RU"/>
              </w:rPr>
              <w:t></w:t>
            </w:r>
            <w:r w:rsidR="00C2616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CD3+, %</w:t>
            </w:r>
            <w:proofErr w:type="spellStart"/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Lym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79F" w:rsidRPr="00C438EB" w:rsidRDefault="006A179F" w:rsidP="00EB7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CD3+, </w:t>
            </w:r>
            <w:r w:rsidR="00C2616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cells</w:t>
            </w:r>
            <w:r w:rsidR="00EB7D1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bookmarkStart w:id="0" w:name="_GoBack"/>
            <w:bookmarkEnd w:id="0"/>
            <w:r w:rsidR="00C2616E" w:rsidRPr="00DC2414">
              <w:rPr>
                <w:rFonts w:ascii="Symbol" w:eastAsia="Times New Roman" w:hAnsi="Symbol" w:cs="Times New Roman"/>
                <w:sz w:val="24"/>
                <w:szCs w:val="24"/>
                <w:lang w:val="en-US" w:eastAsia="ru-RU"/>
              </w:rPr>
              <w:t></w:t>
            </w:r>
            <w:r w:rsidR="00C2616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CD3+4+, %</w:t>
            </w:r>
            <w:proofErr w:type="spellStart"/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Lym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79F" w:rsidRPr="00C438EB" w:rsidRDefault="006A179F" w:rsidP="00C26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CD3+4+, </w:t>
            </w:r>
            <w:r w:rsidR="00C2616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cells/</w:t>
            </w:r>
            <w:r w:rsidR="00C2616E" w:rsidRPr="00DC2414">
              <w:rPr>
                <w:rFonts w:ascii="Symbol" w:eastAsia="Times New Roman" w:hAnsi="Symbol" w:cs="Times New Roman"/>
                <w:sz w:val="24"/>
                <w:szCs w:val="24"/>
                <w:lang w:val="en-US" w:eastAsia="ru-RU"/>
              </w:rPr>
              <w:t></w:t>
            </w:r>
            <w:r w:rsidR="00C2616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CD3+8+, %</w:t>
            </w:r>
            <w:proofErr w:type="spellStart"/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Lym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79F" w:rsidRPr="00C438EB" w:rsidRDefault="006A179F" w:rsidP="00C26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CD3+8+, </w:t>
            </w:r>
            <w:r w:rsidR="00C2616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cells/</w:t>
            </w:r>
            <w:r w:rsidR="00C2616E" w:rsidRPr="00DC2414">
              <w:rPr>
                <w:rFonts w:ascii="Symbol" w:eastAsia="Times New Roman" w:hAnsi="Symbol" w:cs="Times New Roman"/>
                <w:sz w:val="24"/>
                <w:szCs w:val="24"/>
                <w:lang w:val="en-US" w:eastAsia="ru-RU"/>
              </w:rPr>
              <w:t></w:t>
            </w:r>
            <w:r w:rsidR="00C2616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CD4+/CD8+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CD19+  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79F" w:rsidRPr="006A179F" w:rsidRDefault="006A179F" w:rsidP="00C26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CD19+  </w:t>
            </w:r>
            <w:r w:rsidR="00C2616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cells/</w:t>
            </w:r>
            <w:r w:rsidR="00C2616E" w:rsidRPr="00DC2414">
              <w:rPr>
                <w:rFonts w:ascii="Symbol" w:eastAsia="Times New Roman" w:hAnsi="Symbol" w:cs="Times New Roman"/>
                <w:sz w:val="24"/>
                <w:szCs w:val="24"/>
                <w:lang w:val="en-US" w:eastAsia="ru-RU"/>
              </w:rPr>
              <w:t></w:t>
            </w:r>
            <w:r w:rsidR="00C2616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CD16+56+, %</w:t>
            </w:r>
            <w:proofErr w:type="spellStart"/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Lym</w:t>
            </w:r>
            <w:proofErr w:type="spellEnd"/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79F" w:rsidRPr="00C438EB" w:rsidRDefault="006A179F" w:rsidP="00C26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CD16+56+, </w:t>
            </w:r>
            <w:r w:rsidR="00C2616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cells/</w:t>
            </w:r>
            <w:r w:rsidR="00C2616E" w:rsidRPr="00DC2414">
              <w:rPr>
                <w:rFonts w:ascii="Symbol" w:eastAsia="Times New Roman" w:hAnsi="Symbol" w:cs="Times New Roman"/>
                <w:sz w:val="24"/>
                <w:szCs w:val="24"/>
                <w:lang w:val="en-US" w:eastAsia="ru-RU"/>
              </w:rPr>
              <w:t></w:t>
            </w:r>
            <w:r w:rsidR="00C2616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</w:t>
            </w:r>
          </w:p>
        </w:tc>
      </w:tr>
      <w:tr w:rsidR="006A179F" w:rsidRPr="00C438EB" w:rsidTr="006A179F">
        <w:trPr>
          <w:trHeight w:val="63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79F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1-7 дней</w:t>
            </w:r>
          </w:p>
          <w:p w:rsidR="006A179F" w:rsidRPr="006A179F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1-7 days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2960 - 7830</w:t>
            </w:r>
          </w:p>
        </w:tc>
        <w:tc>
          <w:tcPr>
            <w:tcW w:w="8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56 - 82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1850 - 5660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38 - 63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1230 - 3930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12 - 26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450 - 1410</w:t>
            </w:r>
          </w:p>
        </w:tc>
        <w:tc>
          <w:tcPr>
            <w:tcW w:w="14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1,4 - 4,0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4 - 13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150 - 770</w:t>
            </w:r>
          </w:p>
        </w:tc>
        <w:tc>
          <w:tcPr>
            <w:tcW w:w="13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4 - 15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150 - 900</w:t>
            </w:r>
          </w:p>
        </w:tc>
      </w:tr>
      <w:tr w:rsidR="006A179F" w:rsidRPr="00C438EB" w:rsidTr="006A179F">
        <w:trPr>
          <w:trHeight w:val="63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79F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1-1,5 </w:t>
            </w:r>
            <w:proofErr w:type="spellStart"/>
            <w:proofErr w:type="gramStart"/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</w:t>
            </w:r>
            <w:proofErr w:type="spellEnd"/>
            <w:proofErr w:type="gramEnd"/>
          </w:p>
          <w:p w:rsidR="006A179F" w:rsidRPr="006A179F" w:rsidRDefault="006A179F" w:rsidP="006A1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1-1,5 months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3300 - 8600</w:t>
            </w:r>
          </w:p>
        </w:tc>
        <w:tc>
          <w:tcPr>
            <w:tcW w:w="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2020 - 6330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34 - 62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1330 - 4730</w:t>
            </w:r>
          </w:p>
        </w:tc>
        <w:tc>
          <w:tcPr>
            <w:tcW w:w="11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550 - 1590</w:t>
            </w:r>
          </w:p>
        </w:tc>
        <w:tc>
          <w:tcPr>
            <w:tcW w:w="14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6 - 27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250 - 1490</w:t>
            </w:r>
          </w:p>
        </w:tc>
        <w:tc>
          <w:tcPr>
            <w:tcW w:w="13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210 - 730</w:t>
            </w:r>
          </w:p>
        </w:tc>
      </w:tr>
      <w:tr w:rsidR="006A179F" w:rsidRPr="00C438EB" w:rsidTr="006A179F">
        <w:trPr>
          <w:trHeight w:val="315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79F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2-5 </w:t>
            </w:r>
            <w:proofErr w:type="spellStart"/>
            <w:proofErr w:type="gramStart"/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</w:t>
            </w:r>
            <w:proofErr w:type="spellEnd"/>
            <w:proofErr w:type="gramEnd"/>
          </w:p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2-5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months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4290 - 7730</w:t>
            </w:r>
          </w:p>
        </w:tc>
        <w:tc>
          <w:tcPr>
            <w:tcW w:w="8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54 - 75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2850 - 5030</w:t>
            </w:r>
          </w:p>
        </w:tc>
        <w:tc>
          <w:tcPr>
            <w:tcW w:w="11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1890 - 3480</w:t>
            </w:r>
          </w:p>
        </w:tc>
        <w:tc>
          <w:tcPr>
            <w:tcW w:w="11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560 - 1570</w:t>
            </w:r>
          </w:p>
        </w:tc>
        <w:tc>
          <w:tcPr>
            <w:tcW w:w="14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1,7 - 4,0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17 - 42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920 - 2410</w:t>
            </w:r>
          </w:p>
        </w:tc>
        <w:tc>
          <w:tcPr>
            <w:tcW w:w="13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4 -11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200 - 730</w:t>
            </w:r>
          </w:p>
        </w:tc>
      </w:tr>
      <w:tr w:rsidR="006A179F" w:rsidRPr="00C438EB" w:rsidTr="006A179F">
        <w:trPr>
          <w:trHeight w:val="315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79F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6-8 </w:t>
            </w:r>
            <w:proofErr w:type="spellStart"/>
            <w:proofErr w:type="gramStart"/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</w:t>
            </w:r>
            <w:proofErr w:type="spellEnd"/>
            <w:proofErr w:type="gramEnd"/>
          </w:p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6-8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months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5380 - 8220</w:t>
            </w:r>
          </w:p>
        </w:tc>
        <w:tc>
          <w:tcPr>
            <w:tcW w:w="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3290 - 5820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36 - 57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2150 - 4140</w:t>
            </w:r>
          </w:p>
        </w:tc>
        <w:tc>
          <w:tcPr>
            <w:tcW w:w="11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790 - 1940</w:t>
            </w:r>
          </w:p>
        </w:tc>
        <w:tc>
          <w:tcPr>
            <w:tcW w:w="14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18 - 36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1120 - 2500</w:t>
            </w:r>
          </w:p>
        </w:tc>
        <w:tc>
          <w:tcPr>
            <w:tcW w:w="13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200 - 620</w:t>
            </w:r>
          </w:p>
        </w:tc>
      </w:tr>
      <w:tr w:rsidR="006A179F" w:rsidRPr="00C438EB" w:rsidTr="006A179F">
        <w:trPr>
          <w:trHeight w:val="63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79F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9-12 </w:t>
            </w:r>
            <w:proofErr w:type="spellStart"/>
            <w:proofErr w:type="gramStart"/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</w:t>
            </w:r>
            <w:proofErr w:type="spellEnd"/>
            <w:proofErr w:type="gramEnd"/>
          </w:p>
          <w:p w:rsidR="006A179F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9-12</w:t>
            </w:r>
          </w:p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months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4020 - 7380</w:t>
            </w:r>
          </w:p>
        </w:tc>
        <w:tc>
          <w:tcPr>
            <w:tcW w:w="8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58 - 77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2550 - 5610</w:t>
            </w:r>
          </w:p>
        </w:tc>
        <w:tc>
          <w:tcPr>
            <w:tcW w:w="11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1600 - 3820</w:t>
            </w:r>
          </w:p>
        </w:tc>
        <w:tc>
          <w:tcPr>
            <w:tcW w:w="11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710 - 1630</w:t>
            </w:r>
          </w:p>
        </w:tc>
        <w:tc>
          <w:tcPr>
            <w:tcW w:w="14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850 - 1900</w:t>
            </w:r>
          </w:p>
        </w:tc>
        <w:tc>
          <w:tcPr>
            <w:tcW w:w="13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190 - 620</w:t>
            </w:r>
          </w:p>
        </w:tc>
      </w:tr>
      <w:tr w:rsidR="006A179F" w:rsidRPr="00C438EB" w:rsidTr="006A179F">
        <w:trPr>
          <w:trHeight w:val="315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79F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1-2 года</w:t>
            </w:r>
          </w:p>
          <w:p w:rsidR="006A179F" w:rsidRPr="006A179F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years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3330 - 6480</w:t>
            </w:r>
          </w:p>
        </w:tc>
        <w:tc>
          <w:tcPr>
            <w:tcW w:w="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1990 - 4110</w:t>
            </w:r>
          </w:p>
        </w:tc>
        <w:tc>
          <w:tcPr>
            <w:tcW w:w="11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1260 - 3020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16 - 29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620 - 1270</w:t>
            </w:r>
          </w:p>
        </w:tc>
        <w:tc>
          <w:tcPr>
            <w:tcW w:w="14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1,4 - 2,8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12 - 28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540 - 1470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5 - 15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250 - 770</w:t>
            </w:r>
          </w:p>
        </w:tc>
      </w:tr>
      <w:tr w:rsidR="006A179F" w:rsidRPr="00C438EB" w:rsidTr="006A179F">
        <w:trPr>
          <w:trHeight w:val="315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79F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2-3 года</w:t>
            </w:r>
          </w:p>
          <w:p w:rsidR="006A179F" w:rsidRPr="006A179F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2-3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years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2280 - 4990</w:t>
            </w:r>
          </w:p>
        </w:tc>
        <w:tc>
          <w:tcPr>
            <w:tcW w:w="8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60 - 79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1560 - 3430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32- 49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960 - 2030</w:t>
            </w:r>
          </w:p>
        </w:tc>
        <w:tc>
          <w:tcPr>
            <w:tcW w:w="11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510 - 1200</w:t>
            </w:r>
          </w:p>
        </w:tc>
        <w:tc>
          <w:tcPr>
            <w:tcW w:w="14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10 - 25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290 - 940</w:t>
            </w:r>
          </w:p>
        </w:tc>
        <w:tc>
          <w:tcPr>
            <w:tcW w:w="13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8 - 16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250 - 570</w:t>
            </w:r>
          </w:p>
        </w:tc>
      </w:tr>
      <w:tr w:rsidR="006A179F" w:rsidRPr="00C438EB" w:rsidTr="006A179F">
        <w:trPr>
          <w:trHeight w:val="315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79F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4-5 лет</w:t>
            </w:r>
          </w:p>
          <w:p w:rsidR="006A179F" w:rsidRPr="006A179F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4-5 years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2090 - 4120</w:t>
            </w:r>
          </w:p>
        </w:tc>
        <w:tc>
          <w:tcPr>
            <w:tcW w:w="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1510 - 2800</w:t>
            </w:r>
          </w:p>
        </w:tc>
        <w:tc>
          <w:tcPr>
            <w:tcW w:w="11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820 - 1590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18 - 30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480 - 1050</w:t>
            </w:r>
          </w:p>
        </w:tc>
        <w:tc>
          <w:tcPr>
            <w:tcW w:w="14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1,2 - 2,4</w:t>
            </w:r>
          </w:p>
        </w:tc>
        <w:tc>
          <w:tcPr>
            <w:tcW w:w="9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9 - 20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280 - 670</w:t>
            </w:r>
          </w:p>
        </w:tc>
        <w:tc>
          <w:tcPr>
            <w:tcW w:w="13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200 - 570</w:t>
            </w:r>
          </w:p>
        </w:tc>
      </w:tr>
      <w:tr w:rsidR="006A179F" w:rsidRPr="00C438EB" w:rsidTr="006A179F">
        <w:trPr>
          <w:trHeight w:val="315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79F" w:rsidRPr="006A179F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6-7 лет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6-7 years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1930 - 3470</w:t>
            </w:r>
          </w:p>
        </w:tc>
        <w:tc>
          <w:tcPr>
            <w:tcW w:w="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1330 - 2400</w:t>
            </w:r>
          </w:p>
        </w:tc>
        <w:tc>
          <w:tcPr>
            <w:tcW w:w="11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770 - 1350</w:t>
            </w:r>
          </w:p>
        </w:tc>
        <w:tc>
          <w:tcPr>
            <w:tcW w:w="11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440 - 900</w:t>
            </w:r>
          </w:p>
        </w:tc>
        <w:tc>
          <w:tcPr>
            <w:tcW w:w="14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230 - 510</w:t>
            </w:r>
          </w:p>
        </w:tc>
        <w:tc>
          <w:tcPr>
            <w:tcW w:w="13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8 - 19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200 - 540</w:t>
            </w:r>
          </w:p>
        </w:tc>
      </w:tr>
      <w:tr w:rsidR="006A179F" w:rsidRPr="00C438EB" w:rsidTr="006A179F">
        <w:trPr>
          <w:trHeight w:val="315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79F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8-10 лет</w:t>
            </w:r>
          </w:p>
          <w:p w:rsidR="006A179F" w:rsidRPr="006A179F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8-10 years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1820 - 3300</w:t>
            </w:r>
          </w:p>
        </w:tc>
        <w:tc>
          <w:tcPr>
            <w:tcW w:w="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1170 - 2320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30 - 48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580 - 1330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19 - 33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420 - 900</w:t>
            </w:r>
          </w:p>
        </w:tc>
        <w:tc>
          <w:tcPr>
            <w:tcW w:w="14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1,0 - 2,2</w:t>
            </w:r>
          </w:p>
        </w:tc>
        <w:tc>
          <w:tcPr>
            <w:tcW w:w="9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180 - 480</w:t>
            </w:r>
          </w:p>
        </w:tc>
        <w:tc>
          <w:tcPr>
            <w:tcW w:w="13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200 - 520 </w:t>
            </w:r>
          </w:p>
        </w:tc>
      </w:tr>
      <w:tr w:rsidR="006A179F" w:rsidRPr="00C438EB" w:rsidTr="006A179F">
        <w:trPr>
          <w:trHeight w:val="63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79F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11-14 лет</w:t>
            </w:r>
          </w:p>
          <w:p w:rsidR="006A179F" w:rsidRPr="006A179F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11-14 years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1850 - 3000</w:t>
            </w:r>
          </w:p>
        </w:tc>
        <w:tc>
          <w:tcPr>
            <w:tcW w:w="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1180 - 2330</w:t>
            </w:r>
          </w:p>
        </w:tc>
        <w:tc>
          <w:tcPr>
            <w:tcW w:w="11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630 - 1200</w:t>
            </w:r>
          </w:p>
        </w:tc>
        <w:tc>
          <w:tcPr>
            <w:tcW w:w="11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350 - 860</w:t>
            </w:r>
          </w:p>
        </w:tc>
        <w:tc>
          <w:tcPr>
            <w:tcW w:w="14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7 - 18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170 - 450</w:t>
            </w:r>
          </w:p>
        </w:tc>
        <w:tc>
          <w:tcPr>
            <w:tcW w:w="13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200 - 520 </w:t>
            </w:r>
          </w:p>
        </w:tc>
      </w:tr>
      <w:tr w:rsidR="006A179F" w:rsidRPr="00C438EB" w:rsidTr="006A179F">
        <w:trPr>
          <w:trHeight w:val="63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79F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15-18 лет</w:t>
            </w:r>
          </w:p>
          <w:p w:rsidR="006A179F" w:rsidRPr="006A179F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15-18 years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1570 - 2700</w:t>
            </w:r>
          </w:p>
        </w:tc>
        <w:tc>
          <w:tcPr>
            <w:tcW w:w="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1000 - 1890</w:t>
            </w:r>
          </w:p>
        </w:tc>
        <w:tc>
          <w:tcPr>
            <w:tcW w:w="11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560 - 1180</w:t>
            </w:r>
          </w:p>
        </w:tc>
        <w:tc>
          <w:tcPr>
            <w:tcW w:w="11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340 - 750</w:t>
            </w:r>
          </w:p>
        </w:tc>
        <w:tc>
          <w:tcPr>
            <w:tcW w:w="14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150 - 400</w:t>
            </w:r>
          </w:p>
        </w:tc>
        <w:tc>
          <w:tcPr>
            <w:tcW w:w="13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9F" w:rsidRPr="00C438EB" w:rsidRDefault="006A179F" w:rsidP="00DF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170 - 500</w:t>
            </w:r>
          </w:p>
        </w:tc>
      </w:tr>
    </w:tbl>
    <w:p w:rsidR="006A179F" w:rsidRDefault="006A179F">
      <w:pPr>
        <w:rPr>
          <w:lang w:val="en-US"/>
        </w:rPr>
      </w:pPr>
    </w:p>
    <w:p w:rsidR="006A179F" w:rsidRPr="006A179F" w:rsidRDefault="006A179F">
      <w:pPr>
        <w:rPr>
          <w:lang w:val="en-US"/>
        </w:rPr>
      </w:pPr>
    </w:p>
    <w:sectPr w:rsidR="006A179F" w:rsidRPr="006A179F" w:rsidSect="006A179F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79F"/>
    <w:rsid w:val="00092136"/>
    <w:rsid w:val="006A179F"/>
    <w:rsid w:val="00C2616E"/>
    <w:rsid w:val="00EB7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7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7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D130A398</Template>
  <TotalTime>6</TotalTime>
  <Pages>2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Семикина Елена Леонидовна</dc:creator>
  <cp:lastModifiedBy>Семикина Елена Леонидовна</cp:lastModifiedBy>
  <cp:revision>3</cp:revision>
  <dcterms:created xsi:type="dcterms:W3CDTF">2025-01-27T10:26:00Z</dcterms:created>
  <dcterms:modified xsi:type="dcterms:W3CDTF">2025-02-18T08:51:00Z</dcterms:modified>
</cp:coreProperties>
</file>